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7B9C" w:rsidRPr="00D6300E" w:rsidTr="00CF7D29">
        <w:trPr>
          <w:trHeight w:val="699"/>
        </w:trPr>
        <w:tc>
          <w:tcPr>
            <w:tcW w:w="9060" w:type="dxa"/>
          </w:tcPr>
          <w:p w:rsidR="008829F0" w:rsidRDefault="00EF246E" w:rsidP="00217D2A">
            <w:pPr>
              <w:rPr>
                <w:i/>
                <w:iCs/>
                <w:sz w:val="24"/>
                <w:szCs w:val="24"/>
                <w:rtl/>
                <w:lang w:val="en-US"/>
              </w:rPr>
            </w:pPr>
            <w:r w:rsidRPr="00CF7D29">
              <w:rPr>
                <w:sz w:val="24"/>
                <w:szCs w:val="24"/>
                <w:lang w:val="en-US"/>
              </w:rPr>
              <w:t xml:space="preserve">Name of Higher Education Institution: </w:t>
            </w:r>
            <w:r w:rsidR="00217D2A" w:rsidRPr="00217D2A">
              <w:rPr>
                <w:sz w:val="24"/>
                <w:szCs w:val="24"/>
                <w:lang w:val="en-US"/>
              </w:rPr>
              <w:t xml:space="preserve">University of </w:t>
            </w:r>
            <w:proofErr w:type="spellStart"/>
            <w:r w:rsidR="00217D2A" w:rsidRPr="00217D2A">
              <w:rPr>
                <w:sz w:val="24"/>
                <w:szCs w:val="24"/>
                <w:lang w:val="en-US"/>
              </w:rPr>
              <w:t>F</w:t>
            </w:r>
            <w:r w:rsidR="00217D2A">
              <w:rPr>
                <w:sz w:val="24"/>
                <w:szCs w:val="24"/>
                <w:lang w:val="en-US"/>
              </w:rPr>
              <w:t>e</w:t>
            </w:r>
            <w:r w:rsidR="00217D2A" w:rsidRPr="00217D2A">
              <w:rPr>
                <w:sz w:val="24"/>
                <w:szCs w:val="24"/>
                <w:lang w:val="en-US"/>
              </w:rPr>
              <w:t>rhat</w:t>
            </w:r>
            <w:proofErr w:type="spellEnd"/>
            <w:r w:rsidR="00217D2A" w:rsidRPr="00217D2A">
              <w:rPr>
                <w:sz w:val="24"/>
                <w:szCs w:val="24"/>
                <w:lang w:val="en-US"/>
              </w:rPr>
              <w:t xml:space="preserve"> Abb</w:t>
            </w:r>
            <w:r w:rsidR="00217D2A">
              <w:rPr>
                <w:sz w:val="24"/>
                <w:szCs w:val="24"/>
                <w:lang w:val="en-US"/>
              </w:rPr>
              <w:t>a</w:t>
            </w:r>
            <w:r w:rsidR="00217D2A" w:rsidRPr="00217D2A">
              <w:rPr>
                <w:sz w:val="24"/>
                <w:szCs w:val="24"/>
                <w:lang w:val="en-US"/>
              </w:rPr>
              <w:t xml:space="preserve">s, </w:t>
            </w:r>
            <w:proofErr w:type="spellStart"/>
            <w:r w:rsidR="00217D2A" w:rsidRPr="00217D2A">
              <w:rPr>
                <w:sz w:val="24"/>
                <w:szCs w:val="24"/>
                <w:lang w:val="en-US"/>
              </w:rPr>
              <w:t>Setif</w:t>
            </w:r>
            <w:proofErr w:type="spellEnd"/>
            <w:r w:rsidR="00217D2A" w:rsidRPr="00217D2A">
              <w:rPr>
                <w:sz w:val="24"/>
                <w:szCs w:val="24"/>
                <w:lang w:val="en-US"/>
              </w:rPr>
              <w:t xml:space="preserve"> 1</w:t>
            </w:r>
            <w:r w:rsidR="00217D2A" w:rsidRPr="00217D2A">
              <w:rPr>
                <w:sz w:val="24"/>
                <w:szCs w:val="24"/>
                <w:cs/>
                <w:lang w:val="en-US"/>
              </w:rPr>
              <w:t>‎</w:t>
            </w:r>
          </w:p>
          <w:p w:rsidR="00277B9C" w:rsidRPr="00217D2A" w:rsidRDefault="00217D2A" w:rsidP="008829F0">
            <w:pPr>
              <w:rPr>
                <w:sz w:val="28"/>
                <w:szCs w:val="28"/>
                <w:lang w:val="en-US"/>
              </w:rPr>
            </w:pPr>
            <w:r w:rsidRPr="00217D2A">
              <w:rPr>
                <w:sz w:val="24"/>
                <w:szCs w:val="24"/>
                <w:lang w:val="en-US"/>
              </w:rPr>
              <w:t>Department :</w:t>
            </w:r>
            <w:r w:rsidRPr="00217D2A">
              <w:rPr>
                <w:lang w:val="en-US"/>
              </w:rPr>
              <w:t xml:space="preserve"> </w:t>
            </w:r>
            <w:r w:rsidRPr="00217D2A">
              <w:rPr>
                <w:sz w:val="24"/>
                <w:szCs w:val="24"/>
                <w:lang w:val="en-US"/>
              </w:rPr>
              <w:t>Animal biology and physiology</w:t>
            </w:r>
          </w:p>
        </w:tc>
      </w:tr>
    </w:tbl>
    <w:p w:rsidR="00595FC4" w:rsidRPr="00217D2A" w:rsidRDefault="00595FC4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B73C9" w:rsidRPr="00D6300E" w:rsidTr="00950DB8">
        <w:tc>
          <w:tcPr>
            <w:tcW w:w="9062" w:type="dxa"/>
            <w:shd w:val="clear" w:color="auto" w:fill="F2F2F2" w:themeFill="background1" w:themeFillShade="F2"/>
          </w:tcPr>
          <w:p w:rsidR="00EF246E" w:rsidRPr="00CF7D29" w:rsidRDefault="00EF246E" w:rsidP="00EF246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950DB8" w:rsidRPr="00CF7D29" w:rsidRDefault="00EF246E" w:rsidP="00EF246E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</w:t>
            </w:r>
            <w:r w:rsidR="00CF7D29" w:rsidRPr="00CF7D29">
              <w:rPr>
                <w:b/>
                <w:bCs/>
                <w:lang w:val="en-US"/>
              </w:rPr>
              <w:t>To</w:t>
            </w:r>
            <w:r w:rsidRPr="00CF7D29">
              <w:rPr>
                <w:b/>
                <w:bCs/>
                <w:lang w:val="en-US"/>
              </w:rPr>
              <w:t xml:space="preserve"> be published on the institution's website)</w:t>
            </w:r>
          </w:p>
        </w:tc>
      </w:tr>
      <w:tr w:rsidR="009B73C9" w:rsidRPr="00D6300E" w:rsidTr="009B73C9">
        <w:tc>
          <w:tcPr>
            <w:tcW w:w="9062" w:type="dxa"/>
          </w:tcPr>
          <w:p w:rsidR="00494DF0" w:rsidRPr="00CF7D29" w:rsidRDefault="00A04CA2" w:rsidP="008829F0">
            <w:pPr>
              <w:jc w:val="center"/>
              <w:rPr>
                <w:sz w:val="36"/>
                <w:szCs w:val="36"/>
                <w:lang w:val="en-US"/>
              </w:rPr>
            </w:pPr>
            <w:r w:rsidRPr="00A04CA2">
              <w:rPr>
                <w:sz w:val="36"/>
                <w:szCs w:val="36"/>
                <w:lang w:val="en-US"/>
              </w:rPr>
              <w:t>Comparative anatomy and physiology of invertebrates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2410"/>
        <w:gridCol w:w="1433"/>
        <w:gridCol w:w="1544"/>
        <w:gridCol w:w="850"/>
        <w:gridCol w:w="1127"/>
      </w:tblGrid>
      <w:tr w:rsidR="008A5F23" w:rsidRPr="00D6300E" w:rsidTr="008264DC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770375" w:rsidRPr="00CF7D29" w:rsidRDefault="00EF246E" w:rsidP="0061109B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Default="00D0147E" w:rsidP="00CF7D29">
            <w:pPr>
              <w:jc w:val="center"/>
              <w:rPr>
                <w:rStyle w:val="rynqvb"/>
                <w:i/>
                <w:iCs/>
                <w:lang w:val="en-US"/>
              </w:rPr>
            </w:pPr>
            <w:r w:rsidRPr="00ED4FEA">
              <w:rPr>
                <w:rStyle w:val="rynqvb"/>
                <w:i/>
                <w:iCs/>
                <w:lang w:val="en-US"/>
              </w:rPr>
              <w:t>Name and S</w:t>
            </w:r>
            <w:r w:rsidRPr="00CF7D29">
              <w:rPr>
                <w:rStyle w:val="rynqvb"/>
                <w:i/>
                <w:iCs/>
                <w:lang w:val="en-US"/>
              </w:rPr>
              <w:t>urname</w:t>
            </w:r>
            <w:r w:rsidR="00EF246E" w:rsidRPr="00CF7D29">
              <w:rPr>
                <w:rStyle w:val="rynqvb"/>
                <w:i/>
                <w:iCs/>
                <w:lang w:val="en-US"/>
              </w:rPr>
              <w:t xml:space="preserve"> of the teacher</w:t>
            </w:r>
          </w:p>
          <w:p w:rsidR="00494DF0" w:rsidRPr="00CF7D29" w:rsidRDefault="00494DF0" w:rsidP="00CF7D29">
            <w:pPr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</w:tr>
      <w:tr w:rsidR="008A5F23" w:rsidRPr="00D6300E" w:rsidTr="008264DC">
        <w:tc>
          <w:tcPr>
            <w:tcW w:w="4106" w:type="dxa"/>
            <w:gridSpan w:val="2"/>
            <w:vMerge/>
            <w:shd w:val="clear" w:color="auto" w:fill="F2F2F2" w:themeFill="background1" w:themeFillShade="F2"/>
            <w:vAlign w:val="center"/>
          </w:tcPr>
          <w:p w:rsidR="00770375" w:rsidRPr="00CF7D29" w:rsidRDefault="00770375" w:rsidP="007F3496">
            <w:pPr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D6300E" w:rsidRPr="00CF7D29" w:rsidTr="004C2551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D6300E" w:rsidRPr="00CF7D29" w:rsidRDefault="00D6300E" w:rsidP="00D6300E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410" w:type="dxa"/>
            <w:vAlign w:val="center"/>
          </w:tcPr>
          <w:p w:rsidR="00D6300E" w:rsidRPr="00217D2A" w:rsidRDefault="00D6300E" w:rsidP="00D6300E">
            <w:pPr>
              <w:rPr>
                <w:lang w:val="en-US"/>
              </w:rPr>
            </w:pPr>
            <w:r w:rsidRPr="00217D2A">
              <w:rPr>
                <w:lang w:val="en-US"/>
              </w:rPr>
              <w:t>sofranezina1@yahoo.fr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D6300E" w:rsidRPr="00CF7D29" w:rsidRDefault="00D6300E" w:rsidP="00D6300E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D6300E" w:rsidRPr="00774337" w:rsidRDefault="00D6300E" w:rsidP="00D6300E">
            <w:proofErr w:type="spellStart"/>
            <w:r w:rsidRPr="00CA59C0">
              <w:t>Monday</w:t>
            </w:r>
            <w:proofErr w:type="spellEnd"/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D6300E" w:rsidRPr="00CF7D29" w:rsidRDefault="00D6300E" w:rsidP="00D6300E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1127" w:type="dxa"/>
          </w:tcPr>
          <w:p w:rsidR="00D6300E" w:rsidRPr="008D3716" w:rsidRDefault="00D6300E" w:rsidP="00D6300E">
            <w:pPr>
              <w:rPr>
                <w:rFonts w:ascii="Arial" w:hAnsi="Arial"/>
                <w:sz w:val="20"/>
                <w:szCs w:val="20"/>
              </w:rPr>
            </w:pPr>
            <w:r w:rsidRPr="00CA59C0">
              <w:rPr>
                <w:rFonts w:ascii="Arial" w:hAnsi="Arial"/>
                <w:sz w:val="20"/>
                <w:szCs w:val="20"/>
              </w:rPr>
              <w:t>11:30</w:t>
            </w:r>
          </w:p>
        </w:tc>
      </w:tr>
      <w:tr w:rsidR="00D6300E" w:rsidRPr="00CF7D29" w:rsidTr="004C2551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D6300E" w:rsidRPr="00CF7D29" w:rsidRDefault="00D6300E" w:rsidP="00D6300E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410" w:type="dxa"/>
            <w:vAlign w:val="center"/>
          </w:tcPr>
          <w:p w:rsidR="00D6300E" w:rsidRPr="00CF7D29" w:rsidRDefault="00D6300E" w:rsidP="00D6300E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0" w:name="Texte5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0"/>
            <w:r w:rsidRPr="00217D2A">
              <w:rPr>
                <w:rFonts w:hint="cs"/>
                <w:i/>
                <w:iCs/>
                <w:cs/>
                <w:lang w:val="en-US"/>
              </w:rPr>
              <w:t>‎</w:t>
            </w:r>
            <w:r w:rsidRPr="00217D2A">
              <w:rPr>
                <w:lang w:val="en-US"/>
              </w:rPr>
              <w:t>0771944017</w:t>
            </w:r>
            <w:r w:rsidRPr="00217D2A">
              <w:rPr>
                <w:cs/>
                <w:lang w:val="en-US"/>
              </w:rPr>
              <w:t>‎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D6300E" w:rsidRPr="00CF7D29" w:rsidRDefault="00D6300E" w:rsidP="00D6300E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D6300E" w:rsidRPr="00774337" w:rsidRDefault="00D6300E" w:rsidP="00D6300E">
            <w:proofErr w:type="spellStart"/>
            <w:r w:rsidRPr="00CA59C0">
              <w:t>Wednesday</w:t>
            </w:r>
            <w:proofErr w:type="spellEnd"/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D6300E" w:rsidRPr="00CF7D29" w:rsidRDefault="00D6300E" w:rsidP="00D6300E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1127" w:type="dxa"/>
          </w:tcPr>
          <w:p w:rsidR="00D6300E" w:rsidRPr="008D3716" w:rsidRDefault="00D6300E" w:rsidP="00D6300E">
            <w:pPr>
              <w:rPr>
                <w:rFonts w:ascii="Arial" w:hAnsi="Arial"/>
                <w:sz w:val="20"/>
                <w:szCs w:val="20"/>
              </w:rPr>
            </w:pPr>
            <w:r w:rsidRPr="008D3716">
              <w:rPr>
                <w:rFonts w:ascii="Arial" w:hAnsi="Arial"/>
                <w:sz w:val="20"/>
                <w:szCs w:val="20"/>
                <w:cs/>
              </w:rPr>
              <w:t>‎</w:t>
            </w:r>
            <w:r>
              <w:t xml:space="preserve"> </w:t>
            </w:r>
            <w:r w:rsidRPr="00CA59C0">
              <w:rPr>
                <w:rFonts w:ascii="Arial" w:hAnsi="Arial"/>
                <w:sz w:val="20"/>
                <w:szCs w:val="20"/>
              </w:rPr>
              <w:t>12:30</w:t>
            </w:r>
            <w:r w:rsidRPr="008D3716">
              <w:rPr>
                <w:rFonts w:ascii="Arial" w:hAnsi="Arial"/>
                <w:sz w:val="20"/>
                <w:szCs w:val="20"/>
              </w:rPr>
              <w:t>.</w:t>
            </w:r>
            <w:r w:rsidRPr="008D3716">
              <w:rPr>
                <w:rFonts w:ascii="Arial" w:hAnsi="Arial"/>
                <w:sz w:val="20"/>
                <w:szCs w:val="20"/>
                <w:cs/>
              </w:rPr>
              <w:t>‎</w:t>
            </w:r>
          </w:p>
        </w:tc>
      </w:tr>
      <w:tr w:rsidR="00CF7D29" w:rsidRPr="00CF7D29" w:rsidTr="00217D2A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410" w:type="dxa"/>
            <w:vAlign w:val="center"/>
          </w:tcPr>
          <w:p w:rsidR="00CF7D29" w:rsidRPr="00CF7D29" w:rsidRDefault="00723DA1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" w:name="Texte7"/>
            <w:r w:rsidR="00CF7D2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CF7D29" w:rsidRPr="00CF7D29" w:rsidRDefault="00723DA1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2" w:name="Texte10"/>
            <w:r w:rsidR="00CF7D2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2"/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1127" w:type="dxa"/>
            <w:vAlign w:val="center"/>
          </w:tcPr>
          <w:p w:rsidR="00CF7D29" w:rsidRPr="00CF7D29" w:rsidRDefault="00723DA1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3" w:name="Texte14"/>
            <w:r w:rsidR="00CF7D2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3"/>
          </w:p>
        </w:tc>
      </w:tr>
      <w:tr w:rsidR="008A5F23" w:rsidRPr="00CF7D29" w:rsidTr="00217D2A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410" w:type="dxa"/>
            <w:vAlign w:val="center"/>
          </w:tcPr>
          <w:p w:rsidR="00770375" w:rsidRPr="00CF7D29" w:rsidRDefault="00723DA1" w:rsidP="008829F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6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4" w:name="Texte6"/>
            <w:r w:rsidR="00D14FFF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D14FFF" w:rsidRPr="00CF7D29">
              <w:rPr>
                <w:i/>
                <w:iCs/>
                <w:noProof/>
                <w:lang w:val="en-US"/>
              </w:rPr>
              <w:t> </w:t>
            </w:r>
            <w:r w:rsidR="00D14FFF" w:rsidRPr="00CF7D29">
              <w:rPr>
                <w:i/>
                <w:iCs/>
                <w:noProof/>
                <w:lang w:val="en-US"/>
              </w:rPr>
              <w:t> </w:t>
            </w:r>
            <w:r w:rsidR="00D14FFF" w:rsidRPr="00CF7D29">
              <w:rPr>
                <w:i/>
                <w:iCs/>
                <w:noProof/>
                <w:lang w:val="en-US"/>
              </w:rPr>
              <w:t> </w:t>
            </w:r>
            <w:r w:rsidR="00D14FFF" w:rsidRPr="00CF7D29">
              <w:rPr>
                <w:i/>
                <w:iCs/>
                <w:noProof/>
                <w:lang w:val="en-US"/>
              </w:rPr>
              <w:t> </w:t>
            </w:r>
            <w:r w:rsidR="00D14FFF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770375" w:rsidRPr="00CF7D29" w:rsidRDefault="00770375" w:rsidP="00D144DB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 w:rsidR="00CF7D29"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:rsidR="00770375" w:rsidRPr="00CF7D29" w:rsidRDefault="002A2C3B" w:rsidP="00E04AF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NSL/FAU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="00770375" w:rsidRPr="00CF7D29">
              <w:rPr>
                <w:lang w:val="en-US"/>
              </w:rPr>
              <w:t>:</w:t>
            </w:r>
          </w:p>
        </w:tc>
        <w:tc>
          <w:tcPr>
            <w:tcW w:w="1127" w:type="dxa"/>
            <w:vAlign w:val="center"/>
          </w:tcPr>
          <w:p w:rsidR="00770375" w:rsidRPr="00A04CA2" w:rsidRDefault="002A2C3B" w:rsidP="00A04CA2">
            <w:pPr>
              <w:rPr>
                <w:lang w:val="en-US"/>
              </w:rPr>
            </w:pPr>
            <w:r w:rsidRPr="00A04CA2">
              <w:rPr>
                <w:lang w:val="en-US"/>
              </w:rPr>
              <w:t>A</w:t>
            </w:r>
            <w:r w:rsidR="00A04CA2" w:rsidRPr="00A04CA2">
              <w:rPr>
                <w:lang w:val="en-US"/>
              </w:rPr>
              <w:t>16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D6300E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CD0552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DIRECTED WORK</w:t>
            </w:r>
          </w:p>
          <w:p w:rsidR="009A4FF8" w:rsidRPr="00CF7D29" w:rsidRDefault="009A4FF8" w:rsidP="00CD0552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9A4FF8" w:rsidRPr="00CF7D29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CD0552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DB1B0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362531" w:rsidRPr="00CF7D29" w:rsidTr="00257EF3">
        <w:tc>
          <w:tcPr>
            <w:tcW w:w="1295" w:type="pct"/>
          </w:tcPr>
          <w:p w:rsidR="00362531" w:rsidRPr="000F57E1" w:rsidRDefault="00362531" w:rsidP="00362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pct"/>
          </w:tcPr>
          <w:p w:rsidR="00362531" w:rsidRPr="000F57E1" w:rsidRDefault="00362531" w:rsidP="00362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pct"/>
          </w:tcPr>
          <w:p w:rsidR="00362531" w:rsidRDefault="00362531" w:rsidP="00362531"/>
        </w:tc>
        <w:tc>
          <w:tcPr>
            <w:tcW w:w="469" w:type="pct"/>
            <w:vAlign w:val="center"/>
          </w:tcPr>
          <w:p w:rsidR="00362531" w:rsidRPr="00CF7D29" w:rsidRDefault="00362531" w:rsidP="00362531">
            <w:pPr>
              <w:rPr>
                <w:i/>
                <w:iCs/>
                <w:lang w:val="en-US"/>
              </w:rPr>
            </w:pPr>
          </w:p>
        </w:tc>
        <w:tc>
          <w:tcPr>
            <w:tcW w:w="469" w:type="pct"/>
          </w:tcPr>
          <w:p w:rsidR="00362531" w:rsidRDefault="00362531" w:rsidP="00362531"/>
        </w:tc>
        <w:tc>
          <w:tcPr>
            <w:tcW w:w="469" w:type="pct"/>
            <w:vAlign w:val="center"/>
          </w:tcPr>
          <w:p w:rsidR="00362531" w:rsidRPr="00CF7D29" w:rsidRDefault="00362531" w:rsidP="00362531">
            <w:pPr>
              <w:rPr>
                <w:i/>
                <w:iCs/>
                <w:lang w:val="en-US"/>
              </w:rPr>
            </w:pPr>
          </w:p>
        </w:tc>
        <w:tc>
          <w:tcPr>
            <w:tcW w:w="470" w:type="pct"/>
            <w:vAlign w:val="center"/>
          </w:tcPr>
          <w:p w:rsidR="00362531" w:rsidRPr="00CF7D29" w:rsidRDefault="00362531" w:rsidP="0036253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362531" w:rsidRPr="00CF7D29" w:rsidRDefault="00362531" w:rsidP="0036253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362531" w:rsidRPr="00CF7D29" w:rsidTr="00257EF3">
        <w:tc>
          <w:tcPr>
            <w:tcW w:w="1295" w:type="pct"/>
            <w:vAlign w:val="center"/>
          </w:tcPr>
          <w:p w:rsidR="00362531" w:rsidRPr="00CF7D29" w:rsidRDefault="00362531" w:rsidP="0036253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5" w:name="Texte17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5"/>
          </w:p>
        </w:tc>
        <w:tc>
          <w:tcPr>
            <w:tcW w:w="892" w:type="pct"/>
            <w:vAlign w:val="center"/>
          </w:tcPr>
          <w:p w:rsidR="00362531" w:rsidRPr="00CF7D29" w:rsidRDefault="00362531" w:rsidP="00362531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</w:tcPr>
          <w:p w:rsidR="00362531" w:rsidRDefault="00362531" w:rsidP="00362531"/>
        </w:tc>
        <w:tc>
          <w:tcPr>
            <w:tcW w:w="469" w:type="pct"/>
            <w:vAlign w:val="center"/>
          </w:tcPr>
          <w:p w:rsidR="00362531" w:rsidRPr="00CF7D29" w:rsidRDefault="00362531" w:rsidP="00362531">
            <w:pPr>
              <w:rPr>
                <w:i/>
                <w:iCs/>
                <w:lang w:val="en-US"/>
              </w:rPr>
            </w:pPr>
          </w:p>
        </w:tc>
        <w:tc>
          <w:tcPr>
            <w:tcW w:w="469" w:type="pct"/>
          </w:tcPr>
          <w:p w:rsidR="00362531" w:rsidRDefault="00362531" w:rsidP="00362531"/>
        </w:tc>
        <w:tc>
          <w:tcPr>
            <w:tcW w:w="469" w:type="pct"/>
            <w:vAlign w:val="center"/>
          </w:tcPr>
          <w:p w:rsidR="00362531" w:rsidRPr="00CF7D29" w:rsidRDefault="00362531" w:rsidP="00362531">
            <w:pPr>
              <w:rPr>
                <w:i/>
                <w:iCs/>
                <w:lang w:val="en-US"/>
              </w:rPr>
            </w:pPr>
          </w:p>
        </w:tc>
        <w:tc>
          <w:tcPr>
            <w:tcW w:w="470" w:type="pct"/>
            <w:vAlign w:val="center"/>
          </w:tcPr>
          <w:p w:rsidR="00362531" w:rsidRPr="00CF7D29" w:rsidRDefault="00362531" w:rsidP="0036253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362531" w:rsidRPr="00CF7D29" w:rsidRDefault="00362531" w:rsidP="0036253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A2C3B" w:rsidRPr="00CF7D29" w:rsidTr="008264DC">
        <w:tc>
          <w:tcPr>
            <w:tcW w:w="1295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6" w:name="Texte18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6"/>
          </w:p>
        </w:tc>
        <w:tc>
          <w:tcPr>
            <w:tcW w:w="892" w:type="pct"/>
            <w:vAlign w:val="center"/>
          </w:tcPr>
          <w:p w:rsidR="002A2C3B" w:rsidRPr="00CF7D29" w:rsidRDefault="002A2C3B" w:rsidP="002A2C3B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A2C3B" w:rsidRPr="00CF7D29" w:rsidTr="008264DC">
        <w:tc>
          <w:tcPr>
            <w:tcW w:w="1295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7" w:name="Texte19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7"/>
          </w:p>
        </w:tc>
        <w:tc>
          <w:tcPr>
            <w:tcW w:w="892" w:type="pct"/>
            <w:vAlign w:val="center"/>
          </w:tcPr>
          <w:p w:rsidR="002A2C3B" w:rsidRPr="00CF7D29" w:rsidRDefault="002A2C3B" w:rsidP="002A2C3B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A2C3B" w:rsidRPr="00CF7D29" w:rsidTr="008264DC">
        <w:tc>
          <w:tcPr>
            <w:tcW w:w="1295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8" w:name="Texte20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8"/>
          </w:p>
        </w:tc>
        <w:tc>
          <w:tcPr>
            <w:tcW w:w="892" w:type="pct"/>
            <w:vAlign w:val="center"/>
          </w:tcPr>
          <w:p w:rsidR="002A2C3B" w:rsidRPr="00CF7D29" w:rsidRDefault="002A2C3B" w:rsidP="002A2C3B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A2C3B" w:rsidRPr="00CF7D29" w:rsidTr="008264DC">
        <w:tc>
          <w:tcPr>
            <w:tcW w:w="1295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2A2C3B" w:rsidRPr="00CF7D29" w:rsidRDefault="002A2C3B" w:rsidP="002A2C3B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A2C3B" w:rsidRPr="00CF7D29" w:rsidRDefault="002A2C3B" w:rsidP="002A2C3B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Pr="00CF7D29" w:rsidRDefault="00770375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9"/>
        <w:gridCol w:w="1617"/>
        <w:gridCol w:w="993"/>
        <w:gridCol w:w="848"/>
        <w:gridCol w:w="1277"/>
        <w:gridCol w:w="708"/>
        <w:gridCol w:w="567"/>
        <w:gridCol w:w="701"/>
      </w:tblGrid>
      <w:tr w:rsidR="000C19B5" w:rsidRPr="00D6300E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0C19B5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:rsidR="009A4FF8" w:rsidRPr="00CF7D29" w:rsidRDefault="009A4FF8" w:rsidP="000C19B5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D6300E">
        <w:tc>
          <w:tcPr>
            <w:tcW w:w="1296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101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1</w:t>
            </w:r>
          </w:p>
        </w:tc>
        <w:tc>
          <w:tcPr>
            <w:tcW w:w="109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700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D6300E" w:rsidRPr="00CF7D29" w:rsidTr="00D6300E">
        <w:tc>
          <w:tcPr>
            <w:tcW w:w="1296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rPr>
                <w:lang w:val="en-US"/>
              </w:rPr>
            </w:pPr>
          </w:p>
        </w:tc>
        <w:tc>
          <w:tcPr>
            <w:tcW w:w="548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8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705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391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313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387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D6300E" w:rsidRPr="00CF7D29" w:rsidTr="00D6300E">
        <w:tc>
          <w:tcPr>
            <w:tcW w:w="1296" w:type="pct"/>
          </w:tcPr>
          <w:p w:rsidR="00D6300E" w:rsidRPr="000F57E1" w:rsidRDefault="00D6300E" w:rsidP="00D63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Zina SOFRANE</w:t>
            </w:r>
          </w:p>
        </w:tc>
        <w:tc>
          <w:tcPr>
            <w:tcW w:w="892" w:type="pct"/>
          </w:tcPr>
          <w:p w:rsidR="00D6300E" w:rsidRPr="000F57E1" w:rsidRDefault="00D6300E" w:rsidP="00D63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A16</w:t>
            </w:r>
          </w:p>
        </w:tc>
        <w:tc>
          <w:tcPr>
            <w:tcW w:w="548" w:type="pct"/>
          </w:tcPr>
          <w:p w:rsidR="00D6300E" w:rsidRPr="000F57E1" w:rsidRDefault="00D6300E" w:rsidP="00D63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Monday</w:t>
            </w:r>
            <w:proofErr w:type="spellEnd"/>
          </w:p>
        </w:tc>
        <w:tc>
          <w:tcPr>
            <w:tcW w:w="468" w:type="pct"/>
          </w:tcPr>
          <w:p w:rsidR="00D6300E" w:rsidRPr="000F57E1" w:rsidRDefault="00D6300E" w:rsidP="00D63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9C0">
              <w:rPr>
                <w:rFonts w:ascii="Arial" w:hAnsi="Arial"/>
                <w:sz w:val="20"/>
                <w:szCs w:val="20"/>
              </w:rPr>
              <w:t>11:30</w:t>
            </w:r>
          </w:p>
        </w:tc>
        <w:tc>
          <w:tcPr>
            <w:tcW w:w="705" w:type="pct"/>
          </w:tcPr>
          <w:p w:rsidR="00D6300E" w:rsidRPr="000F57E1" w:rsidRDefault="00D6300E" w:rsidP="00D63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59C0">
              <w:rPr>
                <w:rFonts w:ascii="Times New Roman" w:hAnsi="Times New Roman" w:cs="Times New Roman"/>
                <w:sz w:val="20"/>
                <w:szCs w:val="20"/>
              </w:rPr>
              <w:t>Wednesday</w:t>
            </w:r>
            <w:proofErr w:type="spellEnd"/>
          </w:p>
        </w:tc>
        <w:tc>
          <w:tcPr>
            <w:tcW w:w="391" w:type="pct"/>
          </w:tcPr>
          <w:p w:rsidR="00D6300E" w:rsidRPr="000F57E1" w:rsidRDefault="00D6300E" w:rsidP="00D630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59C0">
              <w:rPr>
                <w:rFonts w:ascii="Times New Roman" w:hAnsi="Times New Roman" w:cs="Times New Roman"/>
                <w:sz w:val="20"/>
                <w:szCs w:val="20"/>
              </w:rPr>
              <w:t>12:30</w:t>
            </w:r>
          </w:p>
        </w:tc>
        <w:tc>
          <w:tcPr>
            <w:tcW w:w="313" w:type="pct"/>
            <w:vAlign w:val="center"/>
          </w:tcPr>
          <w:p w:rsidR="00D6300E" w:rsidRPr="00CF7D29" w:rsidRDefault="00D6300E" w:rsidP="00D6300E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87" w:type="pct"/>
            <w:vAlign w:val="center"/>
          </w:tcPr>
          <w:p w:rsidR="00D6300E" w:rsidRPr="00CF7D29" w:rsidRDefault="00D6300E" w:rsidP="00D6300E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362531" w:rsidRPr="00CF7D29" w:rsidTr="00D6300E">
        <w:tc>
          <w:tcPr>
            <w:tcW w:w="1296" w:type="pct"/>
            <w:vAlign w:val="center"/>
          </w:tcPr>
          <w:p w:rsidR="00362531" w:rsidRPr="00CF7D29" w:rsidRDefault="00362531" w:rsidP="0036253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362531" w:rsidRPr="00CF7D29" w:rsidRDefault="00362531" w:rsidP="00362531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48" w:type="pct"/>
          </w:tcPr>
          <w:p w:rsidR="00362531" w:rsidRDefault="00362531" w:rsidP="00362531"/>
        </w:tc>
        <w:tc>
          <w:tcPr>
            <w:tcW w:w="468" w:type="pct"/>
            <w:vAlign w:val="center"/>
          </w:tcPr>
          <w:p w:rsidR="00362531" w:rsidRPr="00B3573C" w:rsidRDefault="00362531" w:rsidP="00362531">
            <w:pPr>
              <w:rPr>
                <w:lang w:val="en-US"/>
              </w:rPr>
            </w:pPr>
          </w:p>
        </w:tc>
        <w:tc>
          <w:tcPr>
            <w:tcW w:w="705" w:type="pct"/>
          </w:tcPr>
          <w:p w:rsidR="00362531" w:rsidRDefault="00362531" w:rsidP="00362531"/>
        </w:tc>
        <w:tc>
          <w:tcPr>
            <w:tcW w:w="391" w:type="pct"/>
            <w:vAlign w:val="center"/>
          </w:tcPr>
          <w:p w:rsidR="00362531" w:rsidRPr="00B3573C" w:rsidRDefault="00362531" w:rsidP="00362531">
            <w:pPr>
              <w:rPr>
                <w:lang w:val="en-US"/>
              </w:rPr>
            </w:pPr>
          </w:p>
        </w:tc>
        <w:tc>
          <w:tcPr>
            <w:tcW w:w="313" w:type="pct"/>
            <w:vAlign w:val="center"/>
          </w:tcPr>
          <w:p w:rsidR="00362531" w:rsidRPr="00CF7D29" w:rsidRDefault="00362531" w:rsidP="0036253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87" w:type="pct"/>
            <w:vAlign w:val="center"/>
          </w:tcPr>
          <w:p w:rsidR="00362531" w:rsidRPr="00CF7D29" w:rsidRDefault="00362531" w:rsidP="00362531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D6300E">
        <w:tc>
          <w:tcPr>
            <w:tcW w:w="129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4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91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13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87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D6300E">
        <w:tc>
          <w:tcPr>
            <w:tcW w:w="129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4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91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13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87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D6300E">
        <w:tc>
          <w:tcPr>
            <w:tcW w:w="129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4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91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13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87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D6300E">
        <w:tc>
          <w:tcPr>
            <w:tcW w:w="129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4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91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13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387" w:type="pct"/>
            <w:vAlign w:val="center"/>
          </w:tcPr>
          <w:p w:rsidR="00FC3BB6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Default="00770375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Pr="00CF7D29" w:rsidRDefault="00DD0E78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CF7D29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950DB8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COURSE DESCRIPTION</w:t>
            </w:r>
          </w:p>
        </w:tc>
      </w:tr>
      <w:tr w:rsidR="00362531" w:rsidRPr="00D6300E" w:rsidTr="008264DC">
        <w:tc>
          <w:tcPr>
            <w:tcW w:w="2547" w:type="dxa"/>
            <w:shd w:val="clear" w:color="auto" w:fill="F2F2F2" w:themeFill="background1" w:themeFillShade="F2"/>
          </w:tcPr>
          <w:p w:rsidR="00362531" w:rsidRPr="00CF7D29" w:rsidRDefault="00362531" w:rsidP="00362531">
            <w:pPr>
              <w:rPr>
                <w:lang w:val="en-US"/>
              </w:rPr>
            </w:pPr>
            <w:r w:rsidRPr="00CF7D29"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 w:rsidR="00362531" w:rsidRPr="00F41E77" w:rsidRDefault="00362531" w:rsidP="00362531">
            <w:pPr>
              <w:rPr>
                <w:lang w:val="en-US"/>
              </w:rPr>
            </w:pPr>
            <w:r>
              <w:rPr>
                <w:lang w:val="en-US"/>
              </w:rPr>
              <w:t>To k</w:t>
            </w:r>
            <w:r w:rsidRPr="00F41E77">
              <w:rPr>
                <w:lang w:val="en-US"/>
              </w:rPr>
              <w:t>now different taxonomic groups of animal hosts of parasites, their morphology and their systematics</w:t>
            </w:r>
          </w:p>
        </w:tc>
      </w:tr>
      <w:tr w:rsidR="00362531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362531" w:rsidRPr="00CF7D29" w:rsidRDefault="00362531" w:rsidP="00362531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362531" w:rsidRPr="00774337" w:rsidRDefault="00362531" w:rsidP="00A04CA2">
            <w:proofErr w:type="spellStart"/>
            <w:r w:rsidRPr="00F41E77">
              <w:t>Fundamental</w:t>
            </w:r>
            <w:proofErr w:type="spellEnd"/>
            <w:r w:rsidRPr="00F41E77">
              <w:t xml:space="preserve"> </w:t>
            </w:r>
            <w:proofErr w:type="spellStart"/>
            <w:r w:rsidR="00A04CA2">
              <w:t>T</w:t>
            </w:r>
            <w:r w:rsidR="00A04CA2" w:rsidRPr="00A04CA2">
              <w:t>eaching</w:t>
            </w:r>
            <w:proofErr w:type="spellEnd"/>
            <w:r w:rsidR="00A04CA2" w:rsidRPr="00A04CA2">
              <w:t xml:space="preserve"> </w:t>
            </w:r>
            <w:r w:rsidRPr="00F41E77">
              <w:t>Unit</w:t>
            </w:r>
          </w:p>
        </w:tc>
      </w:tr>
      <w:tr w:rsidR="00362531" w:rsidRPr="00D6300E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362531" w:rsidRPr="00CF7D29" w:rsidRDefault="00362531" w:rsidP="00362531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362531" w:rsidRPr="00F41E77" w:rsidRDefault="00A04CA2" w:rsidP="00362531">
            <w:pPr>
              <w:rPr>
                <w:lang w:val="en-US"/>
              </w:rPr>
            </w:pPr>
            <w:r w:rsidRPr="00A04CA2">
              <w:rPr>
                <w:lang w:val="en-US"/>
              </w:rPr>
              <w:t>Digestive, respiratory, circulatory, excretory, reproductive, nervous, integumentary, skeletal, muscular, endocrine systems and sensory organs</w:t>
            </w:r>
          </w:p>
        </w:tc>
      </w:tr>
      <w:tr w:rsidR="00362531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362531" w:rsidRPr="00CF7D29" w:rsidRDefault="00362531" w:rsidP="00362531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Subject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362531" w:rsidRPr="00774337" w:rsidRDefault="00362531" w:rsidP="00362531">
            <w:r>
              <w:t>7</w:t>
            </w:r>
          </w:p>
        </w:tc>
      </w:tr>
      <w:tr w:rsidR="00362531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362531" w:rsidRPr="00CF7D29" w:rsidRDefault="00362531" w:rsidP="00362531">
            <w:pPr>
              <w:rPr>
                <w:lang w:val="en-US"/>
              </w:rPr>
            </w:pPr>
            <w:proofErr w:type="spellStart"/>
            <w:r w:rsidRPr="00CF7D29">
              <w:rPr>
                <w:rStyle w:val="rynqvb"/>
              </w:rPr>
              <w:t>Matter</w:t>
            </w:r>
            <w:proofErr w:type="spellEnd"/>
            <w:r w:rsidRPr="00CF7D29">
              <w:rPr>
                <w:rStyle w:val="rynqvb"/>
              </w:rPr>
              <w:t xml:space="preserve">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:rsidR="00362531" w:rsidRPr="00774337" w:rsidRDefault="00362531" w:rsidP="00362531">
            <w:r>
              <w:t>3</w:t>
            </w:r>
          </w:p>
        </w:tc>
      </w:tr>
      <w:tr w:rsidR="00362531" w:rsidRPr="00CF7D29" w:rsidTr="000D3E3E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362531" w:rsidRPr="00CF7D29" w:rsidRDefault="00362531" w:rsidP="00362531">
            <w:pPr>
              <w:rPr>
                <w:lang w:val="en-US"/>
              </w:rPr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:rsidR="00362531" w:rsidRPr="00774337" w:rsidRDefault="00362531" w:rsidP="00362531"/>
        </w:tc>
      </w:tr>
      <w:tr w:rsidR="00362531" w:rsidRPr="00CF7D29" w:rsidTr="000D3E3E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362531" w:rsidRPr="00CF7D29" w:rsidRDefault="00362531" w:rsidP="00362531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Attendance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:rsidR="00362531" w:rsidRPr="00774337" w:rsidRDefault="00362531" w:rsidP="00362531"/>
        </w:tc>
      </w:tr>
      <w:tr w:rsidR="00362531" w:rsidRPr="00CF7D29" w:rsidTr="000D3E3E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362531" w:rsidRPr="00CF7D29" w:rsidRDefault="00362531" w:rsidP="00362531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</w:tcPr>
          <w:p w:rsidR="00362531" w:rsidRDefault="00362531" w:rsidP="00362531">
            <w:proofErr w:type="spellStart"/>
            <w:r>
              <w:t>Continuous</w:t>
            </w:r>
            <w:proofErr w:type="spellEnd"/>
            <w:r>
              <w:t xml:space="preserve"> </w:t>
            </w:r>
            <w:proofErr w:type="spellStart"/>
            <w:r>
              <w:t>evaluation</w:t>
            </w:r>
            <w:proofErr w:type="spellEnd"/>
            <w:r>
              <w:t xml:space="preserve"> 40%</w:t>
            </w:r>
          </w:p>
          <w:p w:rsidR="00362531" w:rsidRPr="00774337" w:rsidRDefault="00362531" w:rsidP="00362531">
            <w:r>
              <w:t>Exam                                60%</w:t>
            </w:r>
          </w:p>
        </w:tc>
      </w:tr>
      <w:tr w:rsidR="00362531" w:rsidRPr="00D6300E" w:rsidTr="008264DC">
        <w:tc>
          <w:tcPr>
            <w:tcW w:w="2547" w:type="dxa"/>
            <w:shd w:val="clear" w:color="auto" w:fill="F2F2F2" w:themeFill="background1" w:themeFillShade="F2"/>
          </w:tcPr>
          <w:p w:rsidR="00362531" w:rsidRPr="00CF7D29" w:rsidRDefault="00362531" w:rsidP="00362531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:rsidR="00362531" w:rsidRPr="00E667C2" w:rsidRDefault="00362531" w:rsidP="0069212A">
            <w:pPr>
              <w:rPr>
                <w:lang w:val="en-US"/>
              </w:rPr>
            </w:pPr>
            <w:r>
              <w:rPr>
                <w:lang w:val="en-US"/>
              </w:rPr>
              <w:t>To h</w:t>
            </w:r>
            <w:r w:rsidRPr="00E667C2">
              <w:rPr>
                <w:lang w:val="en-US"/>
              </w:rPr>
              <w:t xml:space="preserve">ave the ability to distinguish </w:t>
            </w:r>
            <w:r w:rsidR="0069212A" w:rsidRPr="0069212A">
              <w:rPr>
                <w:lang w:val="en-US"/>
              </w:rPr>
              <w:t>between the internal structure and function of each system in different groups of invertebrates</w:t>
            </w:r>
          </w:p>
        </w:tc>
      </w:tr>
    </w:tbl>
    <w:p w:rsidR="00950DB8" w:rsidRPr="00F14C25" w:rsidRDefault="00950DB8" w:rsidP="00DB1B06">
      <w:pPr>
        <w:rPr>
          <w:sz w:val="40"/>
          <w:szCs w:val="40"/>
          <w:lang w:val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836"/>
        <w:gridCol w:w="1007"/>
        <w:gridCol w:w="960"/>
        <w:gridCol w:w="1025"/>
        <w:gridCol w:w="1275"/>
        <w:gridCol w:w="1670"/>
        <w:gridCol w:w="1158"/>
      </w:tblGrid>
      <w:tr w:rsidR="007F3496" w:rsidRPr="00D6300E" w:rsidTr="00323CE6">
        <w:tc>
          <w:tcPr>
            <w:tcW w:w="9060" w:type="dxa"/>
            <w:gridSpan w:val="8"/>
            <w:shd w:val="clear" w:color="auto" w:fill="F2F2F2" w:themeFill="background1" w:themeFillShade="F2"/>
          </w:tcPr>
          <w:p w:rsidR="007F3496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A54588" w:rsidRPr="00CF7D29" w:rsidRDefault="00CF7D29" w:rsidP="00A5458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FIRST KNOWLEDGE CHECK</w:t>
            </w:r>
          </w:p>
        </w:tc>
      </w:tr>
      <w:tr w:rsidR="00964296" w:rsidRPr="00CF7D29" w:rsidTr="00D6300E">
        <w:tc>
          <w:tcPr>
            <w:tcW w:w="1129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836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 w:rsidR="00CF7D29"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</w:t>
            </w:r>
            <w:r w:rsidR="00F70E1D" w:rsidRPr="00CF7D29">
              <w:rPr>
                <w:lang w:val="en-US"/>
              </w:rPr>
              <w:t xml:space="preserve"> (1)</w:t>
            </w:r>
          </w:p>
        </w:tc>
        <w:tc>
          <w:tcPr>
            <w:tcW w:w="1025" w:type="dxa"/>
            <w:vAlign w:val="center"/>
          </w:tcPr>
          <w:p w:rsidR="006B258A" w:rsidRPr="00CF7D29" w:rsidRDefault="00CF7D29" w:rsidP="00A54588">
            <w:pPr>
              <w:jc w:val="center"/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="006B258A" w:rsidRPr="00CF7D29">
              <w:t> </w:t>
            </w:r>
            <w:r w:rsidR="00897F09" w:rsidRPr="00CF7D29">
              <w:t>(</w:t>
            </w:r>
            <w:proofErr w:type="spellStart"/>
            <w:r>
              <w:t>Yes</w:t>
            </w:r>
            <w:proofErr w:type="spellEnd"/>
            <w:r w:rsidR="00897F09" w:rsidRPr="00CF7D29">
              <w:t>, No)</w:t>
            </w:r>
          </w:p>
        </w:tc>
        <w:tc>
          <w:tcPr>
            <w:tcW w:w="1275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595FC4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</w:t>
            </w:r>
            <w:r w:rsidR="00F70E1D" w:rsidRPr="00CF7D29">
              <w:rPr>
                <w:lang w:val="en-US"/>
              </w:rPr>
              <w:t>(2)</w:t>
            </w:r>
          </w:p>
        </w:tc>
      </w:tr>
      <w:tr w:rsidR="00862A8E" w:rsidRPr="00CF7D29" w:rsidTr="00D6300E">
        <w:tc>
          <w:tcPr>
            <w:tcW w:w="1129" w:type="dxa"/>
          </w:tcPr>
          <w:p w:rsidR="00D6300E" w:rsidRDefault="00D6300E" w:rsidP="00D6300E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Monday</w:t>
            </w:r>
            <w:proofErr w:type="spellEnd"/>
          </w:p>
          <w:p w:rsidR="00862A8E" w:rsidRPr="00CF7D29" w:rsidRDefault="00D6300E" w:rsidP="00D6300E">
            <w:pPr>
              <w:jc w:val="center"/>
              <w:rPr>
                <w:lang w:val="en-US"/>
              </w:rPr>
            </w:pPr>
            <w:r w:rsidRPr="00DD6B86">
              <w:t>T</w:t>
            </w:r>
            <w:r>
              <w:t>hursday</w:t>
            </w:r>
          </w:p>
        </w:tc>
        <w:tc>
          <w:tcPr>
            <w:tcW w:w="836" w:type="dxa"/>
          </w:tcPr>
          <w:p w:rsidR="00862A8E" w:rsidRPr="00774337" w:rsidRDefault="00862A8E" w:rsidP="00862A8E">
            <w:pPr>
              <w:jc w:val="center"/>
            </w:pPr>
            <w:r>
              <w:t>PW</w:t>
            </w:r>
          </w:p>
        </w:tc>
        <w:tc>
          <w:tcPr>
            <w:tcW w:w="1007" w:type="dxa"/>
          </w:tcPr>
          <w:p w:rsidR="00862A8E" w:rsidRPr="00774337" w:rsidRDefault="00862A8E" w:rsidP="00862A8E">
            <w:pPr>
              <w:jc w:val="center"/>
            </w:pPr>
            <w:r>
              <w:t>30 mn</w:t>
            </w:r>
          </w:p>
        </w:tc>
        <w:tc>
          <w:tcPr>
            <w:tcW w:w="960" w:type="dxa"/>
          </w:tcPr>
          <w:p w:rsidR="00862A8E" w:rsidRPr="00774337" w:rsidRDefault="00862A8E" w:rsidP="00862A8E">
            <w:r>
              <w:t>W</w:t>
            </w:r>
          </w:p>
        </w:tc>
        <w:tc>
          <w:tcPr>
            <w:tcW w:w="1025" w:type="dxa"/>
          </w:tcPr>
          <w:p w:rsidR="00862A8E" w:rsidRPr="00774337" w:rsidRDefault="00862A8E" w:rsidP="00862A8E">
            <w:pPr>
              <w:jc w:val="center"/>
            </w:pPr>
            <w:r>
              <w:t>No</w:t>
            </w:r>
          </w:p>
        </w:tc>
        <w:tc>
          <w:tcPr>
            <w:tcW w:w="1275" w:type="dxa"/>
          </w:tcPr>
          <w:p w:rsidR="00862A8E" w:rsidRPr="00774337" w:rsidRDefault="00862A8E" w:rsidP="00862A8E">
            <w:pPr>
              <w:jc w:val="center"/>
            </w:pPr>
            <w:r>
              <w:t>10</w:t>
            </w:r>
          </w:p>
        </w:tc>
        <w:tc>
          <w:tcPr>
            <w:tcW w:w="1670" w:type="dxa"/>
          </w:tcPr>
          <w:p w:rsidR="00862A8E" w:rsidRPr="00774337" w:rsidRDefault="00862A8E" w:rsidP="00862A8E">
            <w:pPr>
              <w:jc w:val="center"/>
            </w:pPr>
            <w:proofErr w:type="spellStart"/>
            <w:r w:rsidRPr="001E333F">
              <w:t>Before</w:t>
            </w:r>
            <w:proofErr w:type="spellEnd"/>
            <w:r w:rsidRPr="001E333F">
              <w:t xml:space="preserve"> the second </w:t>
            </w:r>
            <w:r>
              <w:t>control</w:t>
            </w:r>
          </w:p>
        </w:tc>
        <w:tc>
          <w:tcPr>
            <w:tcW w:w="1158" w:type="dxa"/>
          </w:tcPr>
          <w:p w:rsidR="00862A8E" w:rsidRPr="00774337" w:rsidRDefault="00862A8E" w:rsidP="00862A8E">
            <w:pPr>
              <w:jc w:val="center"/>
            </w:pPr>
            <w:r w:rsidRPr="007E1E68">
              <w:rPr>
                <w:lang w:val="en-US"/>
              </w:rPr>
              <w:t>S</w:t>
            </w:r>
            <w:r>
              <w:t>-G-R</w:t>
            </w:r>
          </w:p>
        </w:tc>
      </w:tr>
      <w:tr w:rsidR="00CF7D29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CF7D29" w:rsidRPr="00CF7D29" w:rsidRDefault="00CF7D29" w:rsidP="00CF7D2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</w:t>
            </w:r>
            <w:r w:rsidRPr="00CF7D29">
              <w:rPr>
                <w:b/>
                <w:bCs/>
                <w:lang w:val="en-US"/>
              </w:rPr>
              <w:t xml:space="preserve"> KNOWLEDGE CHECK</w:t>
            </w:r>
          </w:p>
        </w:tc>
      </w:tr>
      <w:tr w:rsidR="00CF7D29" w:rsidRPr="00CF7D29" w:rsidTr="00D6300E">
        <w:tc>
          <w:tcPr>
            <w:tcW w:w="1129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836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Pr="00CF7D29">
              <w:t> (</w:t>
            </w:r>
            <w:proofErr w:type="spellStart"/>
            <w:r>
              <w:t>Yes</w:t>
            </w:r>
            <w:proofErr w:type="spellEnd"/>
            <w:r w:rsidRPr="00CF7D29">
              <w:t>, No)</w:t>
            </w:r>
          </w:p>
        </w:tc>
        <w:tc>
          <w:tcPr>
            <w:tcW w:w="127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 (2)</w:t>
            </w:r>
          </w:p>
        </w:tc>
      </w:tr>
      <w:tr w:rsidR="00862A8E" w:rsidRPr="00CF7D29" w:rsidTr="00D6300E">
        <w:tc>
          <w:tcPr>
            <w:tcW w:w="1129" w:type="dxa"/>
          </w:tcPr>
          <w:p w:rsidR="00D6300E" w:rsidRDefault="00D6300E" w:rsidP="00D6300E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Monday</w:t>
            </w:r>
            <w:proofErr w:type="spellEnd"/>
          </w:p>
          <w:p w:rsidR="00862A8E" w:rsidRPr="00CF7D29" w:rsidRDefault="00D6300E" w:rsidP="00D6300E">
            <w:pPr>
              <w:jc w:val="center"/>
              <w:rPr>
                <w:lang w:val="en-US"/>
              </w:rPr>
            </w:pPr>
            <w:r w:rsidRPr="00DD6B86">
              <w:t>T</w:t>
            </w:r>
            <w:r>
              <w:t>hursday</w:t>
            </w:r>
            <w:bookmarkStart w:id="9" w:name="_GoBack"/>
            <w:bookmarkEnd w:id="9"/>
          </w:p>
        </w:tc>
        <w:tc>
          <w:tcPr>
            <w:tcW w:w="836" w:type="dxa"/>
          </w:tcPr>
          <w:p w:rsidR="00862A8E" w:rsidRPr="00774337" w:rsidRDefault="00862A8E" w:rsidP="00862A8E">
            <w:pPr>
              <w:jc w:val="center"/>
            </w:pPr>
            <w:r>
              <w:t>PW</w:t>
            </w:r>
          </w:p>
        </w:tc>
        <w:tc>
          <w:tcPr>
            <w:tcW w:w="1007" w:type="dxa"/>
          </w:tcPr>
          <w:p w:rsidR="00862A8E" w:rsidRPr="00774337" w:rsidRDefault="00862A8E" w:rsidP="00862A8E">
            <w:pPr>
              <w:jc w:val="center"/>
            </w:pPr>
            <w:r>
              <w:t>30 mn</w:t>
            </w:r>
          </w:p>
        </w:tc>
        <w:tc>
          <w:tcPr>
            <w:tcW w:w="960" w:type="dxa"/>
          </w:tcPr>
          <w:p w:rsidR="00862A8E" w:rsidRPr="00774337" w:rsidRDefault="00862A8E" w:rsidP="00862A8E">
            <w:pPr>
              <w:jc w:val="center"/>
            </w:pPr>
            <w:r>
              <w:t>W</w:t>
            </w:r>
          </w:p>
        </w:tc>
        <w:tc>
          <w:tcPr>
            <w:tcW w:w="1025" w:type="dxa"/>
          </w:tcPr>
          <w:p w:rsidR="00862A8E" w:rsidRPr="00774337" w:rsidRDefault="00862A8E" w:rsidP="00862A8E">
            <w:pPr>
              <w:jc w:val="center"/>
            </w:pPr>
            <w:r>
              <w:t>No</w:t>
            </w:r>
          </w:p>
        </w:tc>
        <w:tc>
          <w:tcPr>
            <w:tcW w:w="1275" w:type="dxa"/>
          </w:tcPr>
          <w:p w:rsidR="00862A8E" w:rsidRPr="00774337" w:rsidRDefault="00862A8E" w:rsidP="00862A8E">
            <w:pPr>
              <w:jc w:val="center"/>
            </w:pPr>
            <w:r>
              <w:t>10</w:t>
            </w:r>
          </w:p>
        </w:tc>
        <w:tc>
          <w:tcPr>
            <w:tcW w:w="1670" w:type="dxa"/>
          </w:tcPr>
          <w:p w:rsidR="00862A8E" w:rsidRPr="00774337" w:rsidRDefault="00862A8E" w:rsidP="00862A8E">
            <w:pPr>
              <w:jc w:val="center"/>
            </w:pPr>
            <w:proofErr w:type="spellStart"/>
            <w:r w:rsidRPr="001E333F">
              <w:t>Before</w:t>
            </w:r>
            <w:proofErr w:type="spellEnd"/>
            <w:r w:rsidRPr="001E333F">
              <w:t xml:space="preserve"> the exam</w:t>
            </w:r>
          </w:p>
        </w:tc>
        <w:tc>
          <w:tcPr>
            <w:tcW w:w="1158" w:type="dxa"/>
          </w:tcPr>
          <w:p w:rsidR="00862A8E" w:rsidRPr="00774337" w:rsidRDefault="00862A8E" w:rsidP="00862A8E">
            <w:pPr>
              <w:jc w:val="center"/>
            </w:pPr>
            <w:r>
              <w:t>G-A-AR-R</w:t>
            </w:r>
          </w:p>
        </w:tc>
      </w:tr>
    </w:tbl>
    <w:p w:rsidR="00CF7D29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:rsidR="001D1D3B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:rsidR="001D1D3B" w:rsidRPr="00CF7D29" w:rsidRDefault="001D1D3B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CF7D29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:rsidR="00D144DB" w:rsidRPr="00CF7D29" w:rsidRDefault="00DD0E78" w:rsidP="00323CE6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b/>
                <w:bCs/>
                <w:lang w:val="en-US"/>
              </w:rPr>
              <w:t>EQUIPMENT AND MATERIALS USED</w:t>
            </w:r>
          </w:p>
        </w:tc>
      </w:tr>
      <w:tr w:rsidR="00862A8E" w:rsidRPr="00D6300E" w:rsidTr="004A6397">
        <w:tc>
          <w:tcPr>
            <w:tcW w:w="2122" w:type="dxa"/>
            <w:shd w:val="clear" w:color="auto" w:fill="F2F2F2" w:themeFill="background1" w:themeFillShade="F2"/>
          </w:tcPr>
          <w:p w:rsidR="00862A8E" w:rsidRPr="00CF7D29" w:rsidRDefault="00862A8E" w:rsidP="00862A8E">
            <w:pPr>
              <w:rPr>
                <w:lang w:val="en-US"/>
              </w:rPr>
            </w:pPr>
            <w:r w:rsidRPr="00DD0E78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862A8E" w:rsidRPr="00862A8E" w:rsidRDefault="00862A8E" w:rsidP="00862A8E">
            <w:pPr>
              <w:rPr>
                <w:lang w:val="en-US"/>
              </w:rPr>
            </w:pPr>
            <w:r w:rsidRPr="00862A8E">
              <w:rPr>
                <w:lang w:val="en-US"/>
              </w:rPr>
              <w:t>https://snv-courses.univ-setif.dz/</w:t>
            </w:r>
            <w:r w:rsidRPr="00D82305">
              <w:rPr>
                <w:cs/>
              </w:rPr>
              <w:t>‎</w:t>
            </w:r>
          </w:p>
        </w:tc>
      </w:tr>
      <w:tr w:rsidR="00862A8E" w:rsidRPr="00217D2A" w:rsidTr="008264DC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:rsidR="00862A8E" w:rsidRPr="00CF7D29" w:rsidRDefault="00862A8E" w:rsidP="00862A8E">
            <w:pPr>
              <w:rPr>
                <w:lang w:val="en-US"/>
              </w:rPr>
            </w:pPr>
            <w:r w:rsidRPr="00217D2A">
              <w:rPr>
                <w:rStyle w:val="rynqvb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:rsidR="00862A8E" w:rsidRPr="00774337" w:rsidRDefault="00862A8E" w:rsidP="00862A8E">
            <w:r w:rsidRPr="00217D2A">
              <w:rPr>
                <w:rStyle w:val="rynqvb"/>
                <w:lang w:val="en-US"/>
              </w:rPr>
              <w:t>local network</w:t>
            </w:r>
          </w:p>
        </w:tc>
      </w:tr>
      <w:tr w:rsidR="00862A8E" w:rsidRPr="00D6300E" w:rsidTr="004A6397">
        <w:tc>
          <w:tcPr>
            <w:tcW w:w="2122" w:type="dxa"/>
            <w:shd w:val="clear" w:color="auto" w:fill="F2F2F2" w:themeFill="background1" w:themeFillShade="F2"/>
          </w:tcPr>
          <w:p w:rsidR="00862A8E" w:rsidRPr="00CF7D29" w:rsidRDefault="00862A8E" w:rsidP="00862A8E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:rsidR="00862A8E" w:rsidRPr="00862A8E" w:rsidRDefault="00862A8E" w:rsidP="00862A8E">
            <w:pPr>
              <w:rPr>
                <w:lang w:val="en-US"/>
              </w:rPr>
            </w:pPr>
            <w:r w:rsidRPr="00862A8E">
              <w:rPr>
                <w:lang w:val="en-US"/>
              </w:rPr>
              <w:t xml:space="preserve">Morphology and systematics of hosts </w:t>
            </w:r>
            <w:r w:rsidRPr="00862A8E">
              <w:rPr>
                <w:cs/>
              </w:rPr>
              <w:t>‎</w:t>
            </w:r>
          </w:p>
        </w:tc>
      </w:tr>
      <w:tr w:rsidR="00862A8E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862A8E" w:rsidRPr="00CF7D29" w:rsidRDefault="00862A8E" w:rsidP="00862A8E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862A8E" w:rsidRPr="00774337" w:rsidRDefault="00862A8E" w:rsidP="00862A8E">
            <w:proofErr w:type="spellStart"/>
            <w:r w:rsidRPr="00575E19">
              <w:t>Sample</w:t>
            </w:r>
            <w:proofErr w:type="spellEnd"/>
            <w:r w:rsidRPr="00575E19">
              <w:t xml:space="preserve"> collection boxes – </w:t>
            </w:r>
            <w:proofErr w:type="spellStart"/>
            <w:r w:rsidRPr="00575E19">
              <w:t>tweezers</w:t>
            </w:r>
            <w:proofErr w:type="spellEnd"/>
            <w:r w:rsidRPr="00575E19">
              <w:t xml:space="preserve"> – </w:t>
            </w:r>
            <w:proofErr w:type="spellStart"/>
            <w:r w:rsidRPr="00575E19">
              <w:t>petri</w:t>
            </w:r>
            <w:proofErr w:type="spellEnd"/>
            <w:r w:rsidRPr="00575E19">
              <w:t xml:space="preserve"> </w:t>
            </w:r>
            <w:proofErr w:type="spellStart"/>
            <w:r w:rsidRPr="00575E19">
              <w:t>dishes</w:t>
            </w:r>
            <w:proofErr w:type="spellEnd"/>
            <w:r w:rsidRPr="00575E19">
              <w:t xml:space="preserve"> – </w:t>
            </w:r>
            <w:proofErr w:type="spellStart"/>
            <w:r w:rsidRPr="00575E19">
              <w:t>Binocular</w:t>
            </w:r>
            <w:proofErr w:type="spellEnd"/>
            <w:r w:rsidRPr="00575E19">
              <w:t xml:space="preserve"> loupes – Slides</w:t>
            </w:r>
          </w:p>
          <w:p w:rsidR="00862A8E" w:rsidRPr="00774337" w:rsidRDefault="00862A8E" w:rsidP="00862A8E"/>
        </w:tc>
      </w:tr>
      <w:tr w:rsidR="00862A8E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862A8E" w:rsidRPr="00CF7D29" w:rsidRDefault="00862A8E" w:rsidP="00862A8E">
            <w:pPr>
              <w:rPr>
                <w:lang w:val="en-US"/>
              </w:rPr>
            </w:pPr>
            <w:r>
              <w:rPr>
                <w:rStyle w:val="rynqvb"/>
              </w:rPr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862A8E" w:rsidRPr="00774337" w:rsidRDefault="00862A8E" w:rsidP="00862A8E">
            <w:proofErr w:type="spellStart"/>
            <w:r w:rsidRPr="00575E19">
              <w:t>Sample</w:t>
            </w:r>
            <w:proofErr w:type="spellEnd"/>
            <w:r w:rsidRPr="00575E19">
              <w:t xml:space="preserve"> collection boxes – </w:t>
            </w:r>
            <w:proofErr w:type="spellStart"/>
            <w:r w:rsidRPr="00575E19">
              <w:t>tweezers</w:t>
            </w:r>
            <w:proofErr w:type="spellEnd"/>
            <w:r w:rsidRPr="00575E19">
              <w:t xml:space="preserve"> – </w:t>
            </w:r>
            <w:proofErr w:type="spellStart"/>
            <w:r w:rsidRPr="00575E19">
              <w:t>petri</w:t>
            </w:r>
            <w:proofErr w:type="spellEnd"/>
            <w:r w:rsidRPr="00575E19">
              <w:t xml:space="preserve"> </w:t>
            </w:r>
            <w:proofErr w:type="spellStart"/>
            <w:r w:rsidRPr="00575E19">
              <w:t>dishes</w:t>
            </w:r>
            <w:proofErr w:type="spellEnd"/>
            <w:r w:rsidRPr="00575E19">
              <w:t xml:space="preserve"> – </w:t>
            </w:r>
            <w:proofErr w:type="spellStart"/>
            <w:r w:rsidRPr="00575E19">
              <w:t>Binocular</w:t>
            </w:r>
            <w:proofErr w:type="spellEnd"/>
            <w:r w:rsidRPr="00575E19">
              <w:t xml:space="preserve"> loupes – Slides</w:t>
            </w:r>
          </w:p>
          <w:p w:rsidR="00862A8E" w:rsidRPr="00774337" w:rsidRDefault="00862A8E" w:rsidP="00862A8E"/>
        </w:tc>
      </w:tr>
      <w:tr w:rsidR="00862A8E" w:rsidRPr="00CF7D29" w:rsidTr="00A2507A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:rsidR="00862A8E" w:rsidRPr="00CF7D29" w:rsidRDefault="00862A8E" w:rsidP="00862A8E">
            <w:pPr>
              <w:rPr>
                <w:lang w:val="en-US"/>
              </w:rPr>
            </w:pPr>
            <w:r w:rsidRPr="00DD0E78">
              <w:rPr>
                <w:lang w:val="en-US"/>
              </w:rPr>
              <w:lastRenderedPageBreak/>
              <w:t>Field trip equipment</w:t>
            </w:r>
          </w:p>
        </w:tc>
        <w:tc>
          <w:tcPr>
            <w:tcW w:w="6938" w:type="dxa"/>
          </w:tcPr>
          <w:p w:rsidR="00862A8E" w:rsidRPr="00774337" w:rsidRDefault="00862A8E" w:rsidP="00862A8E">
            <w:r w:rsidRPr="00B66756">
              <w:t>Plastic boxes and tubes</w:t>
            </w:r>
          </w:p>
        </w:tc>
      </w:tr>
    </w:tbl>
    <w:p w:rsidR="00D144DB" w:rsidRDefault="00D144DB" w:rsidP="00D144DB">
      <w:pPr>
        <w:rPr>
          <w:lang w:val="en-US"/>
        </w:rPr>
      </w:pPr>
    </w:p>
    <w:p w:rsidR="008264DC" w:rsidRDefault="008264DC" w:rsidP="00D144DB">
      <w:pPr>
        <w:rPr>
          <w:lang w:val="en-US"/>
        </w:rPr>
      </w:pPr>
    </w:p>
    <w:p w:rsidR="008264DC" w:rsidRDefault="008264DC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Pr="00CF7D29" w:rsidRDefault="00A2507A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DD0E78" w:rsidRDefault="00DD0E78" w:rsidP="002D07C3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t>EXPECTATIONS</w:t>
            </w:r>
          </w:p>
        </w:tc>
      </w:tr>
      <w:tr w:rsidR="00862A8E" w:rsidRPr="00D6300E" w:rsidTr="00B109A7">
        <w:tc>
          <w:tcPr>
            <w:tcW w:w="2689" w:type="dxa"/>
            <w:vAlign w:val="center"/>
          </w:tcPr>
          <w:p w:rsidR="00862A8E" w:rsidRPr="00CF7D29" w:rsidRDefault="00862A8E" w:rsidP="00862A8E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:rsidR="00862A8E" w:rsidRPr="00575E19" w:rsidRDefault="00862A8E" w:rsidP="00862A8E">
            <w:pPr>
              <w:rPr>
                <w:lang w:val="en-US"/>
              </w:rPr>
            </w:pPr>
            <w:r w:rsidRPr="00575E19">
              <w:rPr>
                <w:lang w:val="en-US"/>
              </w:rPr>
              <w:t>Involvement of students in the collection of samples and their participation in the identification of specimens</w:t>
            </w:r>
          </w:p>
          <w:p w:rsidR="00862A8E" w:rsidRPr="00575E19" w:rsidRDefault="00862A8E" w:rsidP="00862A8E">
            <w:pPr>
              <w:rPr>
                <w:lang w:val="en-US"/>
              </w:rPr>
            </w:pPr>
          </w:p>
          <w:p w:rsidR="00862A8E" w:rsidRPr="00575E19" w:rsidRDefault="00862A8E" w:rsidP="00862A8E">
            <w:pPr>
              <w:rPr>
                <w:lang w:val="en-US"/>
              </w:rPr>
            </w:pPr>
          </w:p>
        </w:tc>
      </w:tr>
      <w:tr w:rsidR="00862A8E" w:rsidRPr="00D6300E" w:rsidTr="00A2507A">
        <w:trPr>
          <w:trHeight w:val="585"/>
        </w:trPr>
        <w:tc>
          <w:tcPr>
            <w:tcW w:w="2689" w:type="dxa"/>
            <w:vAlign w:val="center"/>
          </w:tcPr>
          <w:p w:rsidR="00862A8E" w:rsidRPr="00CF7D29" w:rsidRDefault="00862A8E" w:rsidP="00862A8E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:rsidR="00862A8E" w:rsidRPr="00B66756" w:rsidRDefault="00862A8E" w:rsidP="00862A8E">
            <w:pPr>
              <w:rPr>
                <w:lang w:val="en-US"/>
              </w:rPr>
            </w:pPr>
            <w:r w:rsidRPr="00B66756">
              <w:rPr>
                <w:lang w:val="en-US"/>
              </w:rPr>
              <w:t xml:space="preserve">Teach students to use </w:t>
            </w:r>
            <w:r>
              <w:rPr>
                <w:lang w:val="en-US"/>
              </w:rPr>
              <w:t>identification</w:t>
            </w:r>
            <w:r w:rsidRPr="00B66756">
              <w:rPr>
                <w:lang w:val="en-US"/>
              </w:rPr>
              <w:t xml:space="preserve"> keys and observation tools</w:t>
            </w:r>
          </w:p>
          <w:p w:rsidR="00862A8E" w:rsidRPr="00B66756" w:rsidRDefault="00862A8E" w:rsidP="00862A8E">
            <w:pPr>
              <w:rPr>
                <w:lang w:val="en-US"/>
              </w:rPr>
            </w:pPr>
          </w:p>
          <w:p w:rsidR="00862A8E" w:rsidRPr="00B66756" w:rsidRDefault="00862A8E" w:rsidP="00862A8E">
            <w:pPr>
              <w:rPr>
                <w:lang w:val="en-US"/>
              </w:rPr>
            </w:pPr>
          </w:p>
        </w:tc>
      </w:tr>
    </w:tbl>
    <w:p w:rsidR="00D144DB" w:rsidRPr="00CF7D29" w:rsidRDefault="00D144DB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:rsidTr="00323CE6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CF7D29" w:rsidRDefault="002D07C3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 w:rsidR="00DD0E78">
              <w:rPr>
                <w:b/>
                <w:bCs/>
                <w:lang w:val="en-US"/>
              </w:rPr>
              <w:t>Y</w:t>
            </w:r>
          </w:p>
        </w:tc>
      </w:tr>
      <w:tr w:rsidR="004A3421" w:rsidRPr="00CF7D29" w:rsidTr="00A2507A">
        <w:trPr>
          <w:trHeight w:val="802"/>
        </w:trPr>
        <w:tc>
          <w:tcPr>
            <w:tcW w:w="2689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6371" w:type="dxa"/>
          </w:tcPr>
          <w:p w:rsidR="00862A8E" w:rsidRPr="00862A8E" w:rsidRDefault="00862A8E" w:rsidP="00862A8E">
            <w:proofErr w:type="spellStart"/>
            <w:r w:rsidRPr="00862A8E">
              <w:t>Sofrane</w:t>
            </w:r>
            <w:proofErr w:type="spellEnd"/>
            <w:r w:rsidRPr="00862A8E">
              <w:t xml:space="preserve"> Zina (2018). Cours de zoologie</w:t>
            </w:r>
          </w:p>
          <w:p w:rsidR="00862A8E" w:rsidRPr="00862A8E" w:rsidRDefault="00862A8E" w:rsidP="00862A8E">
            <w:r w:rsidRPr="00862A8E">
              <w:t>https://infolivres.org/livres-gratuits-pdf/animaux/zoologie/</w:t>
            </w:r>
            <w:r w:rsidRPr="00862A8E">
              <w:rPr>
                <w:cs/>
                <w:lang w:val="en-US"/>
              </w:rPr>
              <w:t>‎</w:t>
            </w:r>
          </w:p>
          <w:p w:rsidR="005F6BBF" w:rsidRPr="00862A8E" w:rsidRDefault="00862A8E" w:rsidP="00862A8E">
            <w:proofErr w:type="gramStart"/>
            <w:r w:rsidRPr="00862A8E">
              <w:rPr>
                <w:rFonts w:hint="cs"/>
                <w:cs/>
                <w:lang w:val="en-US"/>
              </w:rPr>
              <w:t>‎</w:t>
            </w:r>
            <w:r w:rsidRPr="00862A8E">
              <w:t>- Moulinier</w:t>
            </w:r>
            <w:proofErr w:type="gramEnd"/>
            <w:r w:rsidRPr="00862A8E">
              <w:t xml:space="preserve"> C. (2003). Parasitologie et mycologie médicales</w:t>
            </w:r>
          </w:p>
        </w:tc>
      </w:tr>
      <w:tr w:rsidR="004A3421" w:rsidRPr="00CF7D29" w:rsidTr="00A2507A">
        <w:trPr>
          <w:trHeight w:val="416"/>
        </w:trPr>
        <w:tc>
          <w:tcPr>
            <w:tcW w:w="2689" w:type="dxa"/>
          </w:tcPr>
          <w:p w:rsidR="004A3421" w:rsidRPr="00CF7D29" w:rsidRDefault="004A3421" w:rsidP="004A3421">
            <w:pPr>
              <w:rPr>
                <w:lang w:val="en-US"/>
              </w:rPr>
            </w:pPr>
            <w:r w:rsidRPr="00862A8E">
              <w:t xml:space="preserve"> </w:t>
            </w:r>
            <w:r w:rsidRPr="00CF7D29">
              <w:rPr>
                <w:lang w:val="en-US"/>
              </w:rPr>
              <w:t>Articles</w:t>
            </w:r>
          </w:p>
        </w:tc>
        <w:tc>
          <w:tcPr>
            <w:tcW w:w="6371" w:type="dxa"/>
          </w:tcPr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  <w:tr w:rsidR="004A3421" w:rsidRPr="00CF7D29" w:rsidTr="00323CE6">
        <w:tc>
          <w:tcPr>
            <w:tcW w:w="2689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  <w:p w:rsidR="004A3421" w:rsidRPr="00CF7D29" w:rsidRDefault="004A3421" w:rsidP="004A3421">
            <w:pPr>
              <w:rPr>
                <w:lang w:val="en-US"/>
              </w:rPr>
            </w:pPr>
          </w:p>
        </w:tc>
        <w:tc>
          <w:tcPr>
            <w:tcW w:w="6371" w:type="dxa"/>
          </w:tcPr>
          <w:p w:rsidR="005F6BBF" w:rsidRPr="00862A8E" w:rsidRDefault="005F6BBF" w:rsidP="004A3421"/>
        </w:tc>
      </w:tr>
      <w:tr w:rsidR="004A3421" w:rsidRPr="00CF7D29" w:rsidTr="00A2507A">
        <w:trPr>
          <w:trHeight w:val="856"/>
        </w:trPr>
        <w:tc>
          <w:tcPr>
            <w:tcW w:w="2689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Web sites</w:t>
            </w:r>
          </w:p>
        </w:tc>
        <w:tc>
          <w:tcPr>
            <w:tcW w:w="6371" w:type="dxa"/>
          </w:tcPr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</w:tbl>
    <w:p w:rsidR="002D07C3" w:rsidRPr="00CF7D29" w:rsidRDefault="002D07C3" w:rsidP="00D144DB">
      <w:pPr>
        <w:rPr>
          <w:lang w:val="en-US"/>
        </w:rPr>
      </w:pPr>
    </w:p>
    <w:p w:rsidR="009B73C9" w:rsidRPr="00CF7D29" w:rsidRDefault="00AF5953" w:rsidP="00BE6AF2">
      <w:pPr>
        <w:rPr>
          <w:lang w:val="en-US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19050" b="285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Pr="00DD0E78" w:rsidRDefault="00DD0E78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DD0E78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Wet stamp of the department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E04AFD" w:rsidRPr="00DD0E78" w:rsidRDefault="00DD0E78" w:rsidP="00BE6AF2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DD0E78">
                        <w:rPr>
                          <w:b/>
                          <w:bCs/>
                          <w:u w:val="single"/>
                          <w:lang w:val="en-US"/>
                        </w:rPr>
                        <w:t>Wet stamp of the department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A2139"/>
    <w:rsid w:val="000C19B5"/>
    <w:rsid w:val="00121ACD"/>
    <w:rsid w:val="00121DA8"/>
    <w:rsid w:val="001A338C"/>
    <w:rsid w:val="001B6C15"/>
    <w:rsid w:val="001C29AF"/>
    <w:rsid w:val="001D1D3B"/>
    <w:rsid w:val="001E12E7"/>
    <w:rsid w:val="001F298C"/>
    <w:rsid w:val="001F340A"/>
    <w:rsid w:val="00217D2A"/>
    <w:rsid w:val="00236309"/>
    <w:rsid w:val="00277B9C"/>
    <w:rsid w:val="002943F4"/>
    <w:rsid w:val="002A2A2A"/>
    <w:rsid w:val="002A2C3B"/>
    <w:rsid w:val="002B378B"/>
    <w:rsid w:val="002D07C3"/>
    <w:rsid w:val="00323CE6"/>
    <w:rsid w:val="00333F0C"/>
    <w:rsid w:val="003415E3"/>
    <w:rsid w:val="00362531"/>
    <w:rsid w:val="003D57BB"/>
    <w:rsid w:val="003E5702"/>
    <w:rsid w:val="003F1728"/>
    <w:rsid w:val="00402994"/>
    <w:rsid w:val="00406172"/>
    <w:rsid w:val="0042399D"/>
    <w:rsid w:val="00457208"/>
    <w:rsid w:val="00494DF0"/>
    <w:rsid w:val="004A3421"/>
    <w:rsid w:val="004A6397"/>
    <w:rsid w:val="004D05ED"/>
    <w:rsid w:val="00595FC4"/>
    <w:rsid w:val="005B03C4"/>
    <w:rsid w:val="005C1F8A"/>
    <w:rsid w:val="005D7736"/>
    <w:rsid w:val="005F6BBF"/>
    <w:rsid w:val="00606FA1"/>
    <w:rsid w:val="0061109B"/>
    <w:rsid w:val="00653D1C"/>
    <w:rsid w:val="00662DE5"/>
    <w:rsid w:val="00673AFF"/>
    <w:rsid w:val="0068534B"/>
    <w:rsid w:val="006873D3"/>
    <w:rsid w:val="0069212A"/>
    <w:rsid w:val="006B258A"/>
    <w:rsid w:val="006D0532"/>
    <w:rsid w:val="006E4368"/>
    <w:rsid w:val="00723DA1"/>
    <w:rsid w:val="00733787"/>
    <w:rsid w:val="00765534"/>
    <w:rsid w:val="00770375"/>
    <w:rsid w:val="007A62DA"/>
    <w:rsid w:val="007C31EF"/>
    <w:rsid w:val="007E373F"/>
    <w:rsid w:val="007E39E8"/>
    <w:rsid w:val="007F07BD"/>
    <w:rsid w:val="007F3496"/>
    <w:rsid w:val="008264DC"/>
    <w:rsid w:val="0086066D"/>
    <w:rsid w:val="008624DF"/>
    <w:rsid w:val="00862A8E"/>
    <w:rsid w:val="008631EA"/>
    <w:rsid w:val="008829F0"/>
    <w:rsid w:val="00897F09"/>
    <w:rsid w:val="008A5F23"/>
    <w:rsid w:val="008A61CF"/>
    <w:rsid w:val="008C6A18"/>
    <w:rsid w:val="008C6E60"/>
    <w:rsid w:val="008E3982"/>
    <w:rsid w:val="00950DB8"/>
    <w:rsid w:val="00964296"/>
    <w:rsid w:val="009A4FF8"/>
    <w:rsid w:val="009B73C9"/>
    <w:rsid w:val="009E136F"/>
    <w:rsid w:val="00A04CA2"/>
    <w:rsid w:val="00A0598F"/>
    <w:rsid w:val="00A10E0C"/>
    <w:rsid w:val="00A2507A"/>
    <w:rsid w:val="00A274BD"/>
    <w:rsid w:val="00A54588"/>
    <w:rsid w:val="00A55690"/>
    <w:rsid w:val="00A56080"/>
    <w:rsid w:val="00AB6A9F"/>
    <w:rsid w:val="00AC718F"/>
    <w:rsid w:val="00AD5FD9"/>
    <w:rsid w:val="00AF5953"/>
    <w:rsid w:val="00B109A7"/>
    <w:rsid w:val="00B3573C"/>
    <w:rsid w:val="00BA448D"/>
    <w:rsid w:val="00BD008E"/>
    <w:rsid w:val="00BD3330"/>
    <w:rsid w:val="00BE6AF2"/>
    <w:rsid w:val="00BE7223"/>
    <w:rsid w:val="00BF1D48"/>
    <w:rsid w:val="00C5531E"/>
    <w:rsid w:val="00C85F25"/>
    <w:rsid w:val="00CA4133"/>
    <w:rsid w:val="00CC554D"/>
    <w:rsid w:val="00CD0552"/>
    <w:rsid w:val="00CF6046"/>
    <w:rsid w:val="00CF7D29"/>
    <w:rsid w:val="00D0147E"/>
    <w:rsid w:val="00D144DB"/>
    <w:rsid w:val="00D14FFF"/>
    <w:rsid w:val="00D4787E"/>
    <w:rsid w:val="00D6300E"/>
    <w:rsid w:val="00D75F05"/>
    <w:rsid w:val="00DB1B06"/>
    <w:rsid w:val="00DD0E78"/>
    <w:rsid w:val="00E04AFD"/>
    <w:rsid w:val="00E30CE9"/>
    <w:rsid w:val="00EB5CDD"/>
    <w:rsid w:val="00ED4FEA"/>
    <w:rsid w:val="00EF246E"/>
    <w:rsid w:val="00EF486D"/>
    <w:rsid w:val="00F14C25"/>
    <w:rsid w:val="00F17B70"/>
    <w:rsid w:val="00F30DB8"/>
    <w:rsid w:val="00F70E1D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EF9BC0-8990-447B-BB5E-22B5FC6C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4C8D1-D292-49AF-9597-BAB768EEA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72</TotalTime>
  <Pages>3</Pages>
  <Words>758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SZ</cp:lastModifiedBy>
  <cp:revision>5</cp:revision>
  <cp:lastPrinted>2023-03-05T13:51:00Z</cp:lastPrinted>
  <dcterms:created xsi:type="dcterms:W3CDTF">2026-07-13T18:28:00Z</dcterms:created>
  <dcterms:modified xsi:type="dcterms:W3CDTF">2026-07-16T06:33:00Z</dcterms:modified>
</cp:coreProperties>
</file>